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691A5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691A5E" w:rsidRPr="00691A5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691A5E" w:rsidRPr="00691A5E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691A5E" w:rsidRPr="00691A5E">
          <w:rPr>
            <w:rStyle w:val="aa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691A5E" w:rsidRPr="00691A5E">
          <w:rPr>
            <w:u w:val="single"/>
          </w:rPr>
          <w:t xml:space="preserve"> 11091/006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691A5E" w:rsidRPr="00691A5E">
          <w:rPr>
            <w:rStyle w:val="aa"/>
          </w:rPr>
          <w:t xml:space="preserve"> 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691A5E" w:rsidRPr="00691A5E">
          <w:rPr>
            <w:rStyle w:val="aa"/>
          </w:rPr>
          <w:t xml:space="preserve"> 23690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691A5E" w:rsidRPr="00691A5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5B668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5B668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t xml:space="preserve">Комбинация веществ (Серная </w:t>
            </w:r>
            <w:r>
              <w:rPr>
                <w:i/>
              </w:rPr>
              <w:lastRenderedPageBreak/>
              <w:t>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lastRenderedPageBreak/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lastRenderedPageBreak/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91A5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B668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B668E" w:rsidRPr="004C53B3">
            <w:rPr>
              <w:rStyle w:val="ad"/>
              <w:sz w:val="20"/>
              <w:szCs w:val="20"/>
            </w:rPr>
            <w:fldChar w:fldCharType="separate"/>
          </w:r>
          <w:r w:rsidR="00691A5E">
            <w:rPr>
              <w:rStyle w:val="ad"/>
              <w:noProof/>
              <w:sz w:val="20"/>
              <w:szCs w:val="20"/>
            </w:rPr>
            <w:t>1</w:t>
          </w:r>
          <w:r w:rsidR="005B668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91A5E" w:rsidRPr="00691A5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A871E3D48241402591E72489A5A810A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6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0A3FEACA434DBC9DA4562613238389"/>
    <w:docVar w:name="rm_id" w:val="120"/>
    <w:docVar w:name="rm_name" w:val=" Лаборант "/>
    <w:docVar w:name="rm_number" w:val=" 11091/006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2738F0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738F0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51BDD"/>
    <w:rsid w:val="004A47AD"/>
    <w:rsid w:val="004B7CEF"/>
    <w:rsid w:val="004C4DB2"/>
    <w:rsid w:val="004C53B3"/>
    <w:rsid w:val="00515B54"/>
    <w:rsid w:val="00563E94"/>
    <w:rsid w:val="00576095"/>
    <w:rsid w:val="005A3A36"/>
    <w:rsid w:val="005B466C"/>
    <w:rsid w:val="005B668E"/>
    <w:rsid w:val="005B7FE8"/>
    <w:rsid w:val="005C0A9A"/>
    <w:rsid w:val="0063641C"/>
    <w:rsid w:val="00691A5E"/>
    <w:rsid w:val="0069682B"/>
    <w:rsid w:val="006B194C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B0CD6"/>
    <w:rsid w:val="008E68DE"/>
    <w:rsid w:val="0090588D"/>
    <w:rsid w:val="0092778A"/>
    <w:rsid w:val="009534CE"/>
    <w:rsid w:val="00966568"/>
    <w:rsid w:val="009A7DBB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DE59EA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2016-11-24T08:15:00Z</dcterms:created>
  <dcterms:modified xsi:type="dcterms:W3CDTF">2016-11-25T06:19:00Z</dcterms:modified>
</cp:coreProperties>
</file>